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C13E1C2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9F4BD9">
              <w:rPr>
                <w:rFonts w:cs="Arial"/>
                <w:color w:val="000000" w:themeColor="text1"/>
                <w:sz w:val="22"/>
              </w:rPr>
              <w:t>on PRINS security profiles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22BFE5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417505">
              <w:rPr>
                <w:rFonts w:eastAsia="MS Mincho" w:cs="Arial"/>
                <w:lang w:eastAsia="ja-JP"/>
              </w:rPr>
              <w:t>40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00B0AEF" w:rsidR="0058060A" w:rsidRPr="00112E2C" w:rsidRDefault="003D009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Anja Jerichow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7DDDFFD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E67136">
              <w:rPr>
                <w:rFonts w:eastAsia="MS Mincho" w:cs="Arial"/>
                <w:lang w:val="fr-BE" w:eastAsia="ja-JP"/>
              </w:rPr>
              <w:t>CT4 and 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492889D0" w14:textId="3C39F529" w:rsidR="00E9630A" w:rsidRDefault="00562191" w:rsidP="00E32805">
      <w:pPr>
        <w:rPr>
          <w:rFonts w:cs="Arial"/>
        </w:rPr>
      </w:pPr>
      <w:r>
        <w:rPr>
          <w:rFonts w:eastAsia="Arial" w:cs="Arial"/>
          <w:szCs w:val="22"/>
        </w:rPr>
        <w:t xml:space="preserve">With reference to </w:t>
      </w:r>
      <w:r w:rsidR="009F4BD9">
        <w:rPr>
          <w:rFonts w:cs="Arial"/>
        </w:rPr>
        <w:t>earlier LS exchanges on PRINS security profile</w:t>
      </w:r>
      <w:r w:rsidR="00E67136">
        <w:rPr>
          <w:rFonts w:cs="Arial"/>
        </w:rPr>
        <w:t>s</w:t>
      </w:r>
      <w:r w:rsidR="00E9630A">
        <w:rPr>
          <w:rFonts w:cs="Arial"/>
        </w:rPr>
        <w:t xml:space="preserve"> (see LS </w:t>
      </w:r>
      <w:r>
        <w:rPr>
          <w:rFonts w:cs="Arial"/>
        </w:rPr>
        <w:t>S3-231532 and S3-235067</w:t>
      </w:r>
      <w:r w:rsidR="00E9630A">
        <w:rPr>
          <w:rFonts w:cs="Arial"/>
        </w:rPr>
        <w:t>)</w:t>
      </w:r>
      <w:r>
        <w:rPr>
          <w:rFonts w:cs="Arial"/>
        </w:rPr>
        <w:t>,</w:t>
      </w:r>
      <w:r w:rsidR="00E67136">
        <w:rPr>
          <w:rFonts w:cs="Arial"/>
        </w:rPr>
        <w:t xml:space="preserve"> </w:t>
      </w:r>
      <w:r w:rsidR="009F4BD9">
        <w:rPr>
          <w:rFonts w:cs="Arial"/>
        </w:rPr>
        <w:t xml:space="preserve">GSMA </w:t>
      </w:r>
      <w:r w:rsidR="00E67136">
        <w:rPr>
          <w:rFonts w:cs="Arial"/>
        </w:rPr>
        <w:t xml:space="preserve">is </w:t>
      </w:r>
      <w:r w:rsidR="009F4BD9">
        <w:rPr>
          <w:rFonts w:cs="Arial"/>
        </w:rPr>
        <w:t>working on the different profiles</w:t>
      </w:r>
      <w:r w:rsidR="00E67136">
        <w:rPr>
          <w:rFonts w:cs="Arial"/>
        </w:rPr>
        <w:t xml:space="preserve"> and will document them</w:t>
      </w:r>
      <w:r w:rsidR="009F4BD9">
        <w:rPr>
          <w:rFonts w:cs="Arial"/>
        </w:rPr>
        <w:t xml:space="preserve">. </w:t>
      </w:r>
      <w:r w:rsidR="00D6491A">
        <w:rPr>
          <w:rFonts w:cs="Arial"/>
        </w:rPr>
        <w:t xml:space="preserve">In order to simplify security protection policy exchange by using pre-defined profiles, </w:t>
      </w:r>
      <w:r w:rsidR="009F4BD9">
        <w:rPr>
          <w:rFonts w:cs="Arial"/>
        </w:rPr>
        <w:t>3GPP specifications need to allow for providing</w:t>
      </w:r>
      <w:r w:rsidR="00E9630A">
        <w:rPr>
          <w:rFonts w:cs="Arial"/>
        </w:rPr>
        <w:t xml:space="preserve"> such information</w:t>
      </w:r>
      <w:r w:rsidR="009F4BD9">
        <w:rPr>
          <w:rFonts w:cs="Arial"/>
        </w:rPr>
        <w:t>.</w:t>
      </w:r>
      <w:r w:rsidR="00E9630A">
        <w:rPr>
          <w:rFonts w:cs="Arial"/>
        </w:rPr>
        <w:t xml:space="preserve"> </w:t>
      </w:r>
    </w:p>
    <w:p w14:paraId="153CA6C9" w14:textId="3D50B06B" w:rsidR="009F4BD9" w:rsidRDefault="009F4BD9" w:rsidP="00E32805">
      <w:pPr>
        <w:rPr>
          <w:rFonts w:cs="Arial"/>
        </w:rPr>
      </w:pP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5B8CC49F" w14:textId="77777777" w:rsidR="00425B32" w:rsidRDefault="00425B32" w:rsidP="00425B32">
      <w:pPr>
        <w:rPr>
          <w:rFonts w:cs="Arial"/>
        </w:rPr>
      </w:pPr>
      <w:r>
        <w:rPr>
          <w:rFonts w:cs="Arial"/>
        </w:rPr>
        <w:t>5GMRR asks 3GPP CT4 to update their specifications to allow for the flexibility to indicate profiles in general. To keep it flexible, please enable at least 256 profiles.</w:t>
      </w:r>
    </w:p>
    <w:p w14:paraId="6821B1F1" w14:textId="6C82A308" w:rsidR="00E9630A" w:rsidRDefault="00E9630A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 </w:t>
      </w:r>
    </w:p>
    <w:p w14:paraId="63B321E0" w14:textId="6A04B873" w:rsidR="001937E2" w:rsidRPr="00EA2FF0" w:rsidRDefault="00425B32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5GMRR asks </w:t>
      </w:r>
      <w:r w:rsidR="00E9630A">
        <w:rPr>
          <w:rFonts w:cs="Arial"/>
          <w:color w:val="000000" w:themeColor="text1"/>
        </w:rPr>
        <w:t>3GPP SA3 to take this information into account.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701B88C9" w14:textId="7CC9575F" w:rsidR="00AC4AC2" w:rsidRPr="00EA2FF0" w:rsidRDefault="005A2FF5" w:rsidP="00417505">
      <w:pPr>
        <w:rPr>
          <w:rFonts w:cs="Arial"/>
          <w:bCs/>
          <w:strike/>
          <w:color w:val="000000" w:themeColor="text1"/>
          <w:sz w:val="21"/>
          <w:szCs w:val="21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5DDD0" w14:textId="77777777" w:rsidR="00D919E2" w:rsidRDefault="00D919E2">
      <w:r>
        <w:separator/>
      </w:r>
    </w:p>
    <w:p w14:paraId="56AB6361" w14:textId="77777777" w:rsidR="00D919E2" w:rsidRDefault="00D919E2"/>
    <w:p w14:paraId="081072F5" w14:textId="77777777" w:rsidR="00D919E2" w:rsidRDefault="00D919E2"/>
    <w:p w14:paraId="7A16D800" w14:textId="77777777" w:rsidR="00D919E2" w:rsidRDefault="00D919E2"/>
    <w:p w14:paraId="59695E47" w14:textId="77777777" w:rsidR="00D919E2" w:rsidRDefault="00D919E2"/>
    <w:p w14:paraId="3A52A163" w14:textId="77777777" w:rsidR="00D919E2" w:rsidRDefault="00D919E2"/>
    <w:p w14:paraId="0F061368" w14:textId="77777777" w:rsidR="00D919E2" w:rsidRDefault="00D919E2"/>
    <w:p w14:paraId="77233859" w14:textId="77777777" w:rsidR="00D919E2" w:rsidRDefault="00D919E2"/>
    <w:p w14:paraId="1D3597AF" w14:textId="77777777" w:rsidR="00D919E2" w:rsidRDefault="00D919E2"/>
  </w:endnote>
  <w:endnote w:type="continuationSeparator" w:id="0">
    <w:p w14:paraId="6A2E5287" w14:textId="77777777" w:rsidR="00D919E2" w:rsidRDefault="00D919E2">
      <w:r>
        <w:continuationSeparator/>
      </w:r>
    </w:p>
    <w:p w14:paraId="0E20F238" w14:textId="77777777" w:rsidR="00D919E2" w:rsidRDefault="00D919E2"/>
    <w:p w14:paraId="20F8F469" w14:textId="77777777" w:rsidR="00D919E2" w:rsidRDefault="00D919E2"/>
    <w:p w14:paraId="09C51E1D" w14:textId="77777777" w:rsidR="00D919E2" w:rsidRDefault="00D919E2"/>
    <w:p w14:paraId="6A20FA53" w14:textId="77777777" w:rsidR="00D919E2" w:rsidRDefault="00D919E2"/>
    <w:p w14:paraId="0E304069" w14:textId="77777777" w:rsidR="00D919E2" w:rsidRDefault="00D919E2"/>
    <w:p w14:paraId="6C23B217" w14:textId="77777777" w:rsidR="00D919E2" w:rsidRDefault="00D919E2"/>
    <w:p w14:paraId="3074142B" w14:textId="77777777" w:rsidR="00D919E2" w:rsidRDefault="00D919E2"/>
    <w:p w14:paraId="70367A2E" w14:textId="77777777" w:rsidR="00D919E2" w:rsidRDefault="00D919E2"/>
  </w:endnote>
  <w:endnote w:type="continuationNotice" w:id="1">
    <w:p w14:paraId="3981D5B9" w14:textId="77777777" w:rsidR="00D919E2" w:rsidRDefault="00D919E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441A7" w14:textId="77777777" w:rsidR="00D919E2" w:rsidRDefault="00D919E2">
      <w:r>
        <w:separator/>
      </w:r>
    </w:p>
    <w:p w14:paraId="2C277D49" w14:textId="77777777" w:rsidR="00D919E2" w:rsidRDefault="00D919E2"/>
    <w:p w14:paraId="01FE164A" w14:textId="77777777" w:rsidR="00D919E2" w:rsidRDefault="00D919E2"/>
    <w:p w14:paraId="0BA9D447" w14:textId="77777777" w:rsidR="00D919E2" w:rsidRDefault="00D919E2"/>
    <w:p w14:paraId="0D414E89" w14:textId="77777777" w:rsidR="00D919E2" w:rsidRDefault="00D919E2"/>
    <w:p w14:paraId="1D6EA4B8" w14:textId="77777777" w:rsidR="00D919E2" w:rsidRDefault="00D919E2"/>
    <w:p w14:paraId="38B1F1F3" w14:textId="77777777" w:rsidR="00D919E2" w:rsidRDefault="00D919E2"/>
    <w:p w14:paraId="1D9BD8B0" w14:textId="77777777" w:rsidR="00D919E2" w:rsidRDefault="00D919E2"/>
    <w:p w14:paraId="7ED49081" w14:textId="77777777" w:rsidR="00D919E2" w:rsidRDefault="00D919E2"/>
  </w:footnote>
  <w:footnote w:type="continuationSeparator" w:id="0">
    <w:p w14:paraId="366D65D1" w14:textId="77777777" w:rsidR="00D919E2" w:rsidRDefault="00D919E2">
      <w:r>
        <w:continuationSeparator/>
      </w:r>
    </w:p>
    <w:p w14:paraId="1DE7D234" w14:textId="77777777" w:rsidR="00D919E2" w:rsidRDefault="00D919E2"/>
    <w:p w14:paraId="6177CF1C" w14:textId="77777777" w:rsidR="00D919E2" w:rsidRDefault="00D919E2"/>
    <w:p w14:paraId="4C51442E" w14:textId="77777777" w:rsidR="00D919E2" w:rsidRDefault="00D919E2"/>
    <w:p w14:paraId="64B17ED6" w14:textId="77777777" w:rsidR="00D919E2" w:rsidRDefault="00D919E2"/>
    <w:p w14:paraId="085BC7B0" w14:textId="77777777" w:rsidR="00D919E2" w:rsidRDefault="00D919E2"/>
    <w:p w14:paraId="44086CA6" w14:textId="77777777" w:rsidR="00D919E2" w:rsidRDefault="00D919E2"/>
    <w:p w14:paraId="123D019C" w14:textId="77777777" w:rsidR="00D919E2" w:rsidRDefault="00D919E2"/>
    <w:p w14:paraId="49738753" w14:textId="77777777" w:rsidR="00D919E2" w:rsidRDefault="00D919E2"/>
  </w:footnote>
  <w:footnote w:type="continuationNotice" w:id="1">
    <w:p w14:paraId="66C5E158" w14:textId="77777777" w:rsidR="00D919E2" w:rsidRDefault="00D919E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15E65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505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5B32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2191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BD9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B714D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6E92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491A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19E2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67136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630A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61EAE"/>
    <w:rsid w:val="00F62B12"/>
    <w:rsid w:val="00F63AD7"/>
    <w:rsid w:val="00F66202"/>
    <w:rsid w:val="00F66846"/>
    <w:rsid w:val="00F67C10"/>
    <w:rsid w:val="00F71677"/>
    <w:rsid w:val="00F71E7D"/>
    <w:rsid w:val="00F71F95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0516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23ADC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0B8D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Wayne Cutler</cp:lastModifiedBy>
  <cp:revision>4</cp:revision>
  <cp:lastPrinted>2023-10-04T14:40:00Z</cp:lastPrinted>
  <dcterms:created xsi:type="dcterms:W3CDTF">2024-01-15T17:13:00Z</dcterms:created>
  <dcterms:modified xsi:type="dcterms:W3CDTF">2024-01-25T11:23:00Z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